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BC65F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BC65F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BC65F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BC65F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BC65F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BC65F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BC65F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BC65F5">
        <w:rPr>
          <w:b w:val="0"/>
        </w:rPr>
        <w:t xml:space="preserve"> 39А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BC65F5" w:rsidP="00232C8F">
            <w:r>
              <w:t>Учитель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BC65F5" w:rsidP="00232C8F">
            <w:r>
              <w:t>27244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BC65F5" w:rsidRPr="00BC65F5">
        <w:rPr>
          <w:rStyle w:val="aa"/>
        </w:rPr>
        <w:t xml:space="preserve"> Педагогический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BC65F5" w:rsidRPr="00BC65F5">
        <w:rPr>
          <w:rStyle w:val="aa"/>
        </w:rPr>
        <w:t>15;  39А, 40А (39А), 41А (39А), 42А (39А), 43А (39А), 44А (39А), 45А (39А), 46А (39А), 47А (39А), 48А (39А), 49А (39А), 50А (39А), 51А (39А), 52А (39А), 53А (39А)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BC65F5" w:rsidRPr="00BC65F5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BC65F5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BC65F5" w:rsidP="001E48C6">
            <w:pPr>
              <w:jc w:val="center"/>
            </w:pPr>
            <w:r>
              <w:t>15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BC65F5" w:rsidP="001E48C6">
            <w:pPr>
              <w:jc w:val="center"/>
            </w:pPr>
            <w:r>
              <w:t>12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BC65F5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BC65F5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BC65F5" w:rsidP="001E48C6">
            <w:pPr>
              <w:jc w:val="center"/>
            </w:pPr>
            <w:r>
              <w:t>182-744-215 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BC65F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BC65F5" w:rsidRDefault="00BC65F5" w:rsidP="001E48C6">
            <w:pPr>
              <w:jc w:val="center"/>
            </w:pPr>
            <w:r>
              <w:t>183-858-955 39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5F5" w:rsidRPr="002C61F6" w:rsidRDefault="00BC65F5" w:rsidP="00AD14A4">
            <w:pPr>
              <w:rPr>
                <w:rStyle w:val="a7"/>
              </w:rPr>
            </w:pPr>
          </w:p>
        </w:tc>
      </w:tr>
      <w:tr w:rsidR="00BC65F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BC65F5" w:rsidRDefault="00BC65F5" w:rsidP="001E48C6">
            <w:pPr>
              <w:jc w:val="center"/>
            </w:pPr>
            <w:r>
              <w:t>185-994-218 37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5F5" w:rsidRPr="002C61F6" w:rsidRDefault="00BC65F5" w:rsidP="00AD14A4">
            <w:pPr>
              <w:rPr>
                <w:rStyle w:val="a7"/>
              </w:rPr>
            </w:pPr>
          </w:p>
        </w:tc>
      </w:tr>
      <w:tr w:rsidR="00BC65F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BC65F5" w:rsidRDefault="00BC65F5" w:rsidP="001E48C6">
            <w:pPr>
              <w:jc w:val="center"/>
            </w:pPr>
            <w:r>
              <w:t>183-858-659 43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5F5" w:rsidRPr="002C61F6" w:rsidRDefault="00BC65F5" w:rsidP="00AD14A4">
            <w:pPr>
              <w:rPr>
                <w:rStyle w:val="a7"/>
              </w:rPr>
            </w:pPr>
          </w:p>
        </w:tc>
      </w:tr>
      <w:tr w:rsidR="00BC65F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BC65F5" w:rsidRDefault="00BC65F5" w:rsidP="001E48C6">
            <w:pPr>
              <w:jc w:val="center"/>
            </w:pPr>
            <w:r>
              <w:t>181-230-531 28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5F5" w:rsidRPr="002C61F6" w:rsidRDefault="00BC65F5" w:rsidP="00AD14A4">
            <w:pPr>
              <w:rPr>
                <w:rStyle w:val="a7"/>
              </w:rPr>
            </w:pPr>
          </w:p>
        </w:tc>
      </w:tr>
      <w:tr w:rsidR="00BC65F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BC65F5" w:rsidRDefault="00BC65F5" w:rsidP="001E48C6">
            <w:pPr>
              <w:jc w:val="center"/>
            </w:pPr>
            <w:r>
              <w:t>183-128-549 73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5F5" w:rsidRPr="002C61F6" w:rsidRDefault="00BC65F5" w:rsidP="00AD14A4">
            <w:pPr>
              <w:rPr>
                <w:rStyle w:val="a7"/>
              </w:rPr>
            </w:pPr>
          </w:p>
        </w:tc>
      </w:tr>
      <w:tr w:rsidR="00BC65F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BC65F5" w:rsidRDefault="00BC65F5" w:rsidP="001E48C6">
            <w:pPr>
              <w:jc w:val="center"/>
            </w:pPr>
            <w:r>
              <w:t>183-878-518 32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5F5" w:rsidRPr="002C61F6" w:rsidRDefault="00BC65F5" w:rsidP="00AD14A4">
            <w:pPr>
              <w:rPr>
                <w:rStyle w:val="a7"/>
              </w:rPr>
            </w:pPr>
          </w:p>
        </w:tc>
      </w:tr>
      <w:tr w:rsidR="00BC65F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BC65F5" w:rsidRDefault="00BC65F5" w:rsidP="001E48C6">
            <w:pPr>
              <w:jc w:val="center"/>
            </w:pPr>
            <w:r>
              <w:t>183-858-598 38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5F5" w:rsidRPr="002C61F6" w:rsidRDefault="00BC65F5" w:rsidP="00AD14A4">
            <w:pPr>
              <w:rPr>
                <w:rStyle w:val="a7"/>
              </w:rPr>
            </w:pPr>
          </w:p>
        </w:tc>
      </w:tr>
      <w:tr w:rsidR="00BC65F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BC65F5" w:rsidRDefault="00BC65F5" w:rsidP="001E48C6">
            <w:pPr>
              <w:jc w:val="center"/>
            </w:pPr>
            <w:r>
              <w:t>182-970-140 86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5F5" w:rsidRPr="002C61F6" w:rsidRDefault="00BC65F5" w:rsidP="00AD14A4">
            <w:pPr>
              <w:rPr>
                <w:rStyle w:val="a7"/>
              </w:rPr>
            </w:pPr>
          </w:p>
        </w:tc>
      </w:tr>
      <w:tr w:rsidR="00BC65F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BC65F5" w:rsidRDefault="00BC65F5" w:rsidP="001E48C6">
            <w:pPr>
              <w:jc w:val="center"/>
            </w:pPr>
            <w:r>
              <w:t>184-603-302 68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5F5" w:rsidRPr="002C61F6" w:rsidRDefault="00BC65F5" w:rsidP="00AD14A4">
            <w:pPr>
              <w:rPr>
                <w:rStyle w:val="a7"/>
              </w:rPr>
            </w:pPr>
          </w:p>
        </w:tc>
      </w:tr>
      <w:tr w:rsidR="00BC65F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BC65F5" w:rsidRDefault="00BC65F5" w:rsidP="001E48C6">
            <w:pPr>
              <w:jc w:val="center"/>
            </w:pPr>
            <w:r>
              <w:t>181-746-678 04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5F5" w:rsidRPr="002C61F6" w:rsidRDefault="00BC65F5" w:rsidP="00AD14A4">
            <w:pPr>
              <w:rPr>
                <w:rStyle w:val="a7"/>
              </w:rPr>
            </w:pPr>
          </w:p>
        </w:tc>
      </w:tr>
      <w:tr w:rsidR="00BC65F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BC65F5" w:rsidRDefault="00BC65F5" w:rsidP="001E48C6">
            <w:pPr>
              <w:jc w:val="center"/>
            </w:pPr>
            <w:r>
              <w:t>182-767-295 14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5F5" w:rsidRPr="002C61F6" w:rsidRDefault="00BC65F5" w:rsidP="00AD14A4">
            <w:pPr>
              <w:rPr>
                <w:rStyle w:val="a7"/>
              </w:rPr>
            </w:pPr>
          </w:p>
        </w:tc>
      </w:tr>
      <w:tr w:rsidR="00BC65F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BC65F5" w:rsidRDefault="00BC65F5" w:rsidP="001E48C6">
            <w:pPr>
              <w:jc w:val="center"/>
            </w:pPr>
            <w:r>
              <w:t>183-689-902 33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5F5" w:rsidRPr="002C61F6" w:rsidRDefault="00BC65F5" w:rsidP="00AD14A4">
            <w:pPr>
              <w:rPr>
                <w:rStyle w:val="a7"/>
              </w:rPr>
            </w:pPr>
          </w:p>
        </w:tc>
      </w:tr>
      <w:tr w:rsidR="00BC65F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BC65F5" w:rsidRDefault="00BC65F5" w:rsidP="001E48C6">
            <w:pPr>
              <w:jc w:val="center"/>
            </w:pPr>
            <w:r>
              <w:t>202-062-469 02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5F5" w:rsidRPr="002C61F6" w:rsidRDefault="00BC65F5" w:rsidP="00AD14A4">
            <w:pPr>
              <w:rPr>
                <w:rStyle w:val="a7"/>
              </w:rPr>
            </w:pPr>
          </w:p>
        </w:tc>
      </w:tr>
      <w:tr w:rsidR="00BC65F5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BC65F5" w:rsidRDefault="00BC65F5" w:rsidP="001E48C6">
            <w:pPr>
              <w:jc w:val="center"/>
            </w:pPr>
            <w:r>
              <w:t>185-771-411 02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65F5" w:rsidRPr="002C61F6" w:rsidRDefault="00BC65F5" w:rsidP="00AD14A4">
            <w:pPr>
              <w:rPr>
                <w:rStyle w:val="a7"/>
              </w:rPr>
            </w:pPr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BC65F5" w:rsidRPr="00BC65F5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lastRenderedPageBreak/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BC65F5" w:rsidRPr="00BC65F5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1AD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1AD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1AD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1AD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1AD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1AD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1AD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1AD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671ADF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1AD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1AD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1AD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1AD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671ADF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1AD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671AD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671AD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671AD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671AD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613F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613F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613F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613F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613F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613F5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613F5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671ADF" w:rsidRPr="00671ADF">
        <w:rPr>
          <w:i/>
          <w:u w:val="single"/>
        </w:rPr>
        <w:t>1. Рекомендации по улучшению условий труда: не требуются</w:t>
      </w:r>
      <w:r w:rsidR="00671ADF" w:rsidRPr="00671ADF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671ADF" w:rsidRPr="00671ADF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BC65F5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BC65F5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BC65F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BC65F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BC65F5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BC65F5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BC65F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BC65F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671ADF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BC65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BC65F5" w:rsidP="004E51DC">
            <w:pPr>
              <w:pStyle w:val="a8"/>
            </w:pPr>
            <w:r>
              <w:t>Власенкова Наталья Александровна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BC65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BC65F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EF07A3">
            <w:pPr>
              <w:pStyle w:val="a8"/>
            </w:pPr>
            <w:r>
              <w:t>Спирина Елена Павловна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65F5" w:rsidRPr="00BC65F5" w:rsidRDefault="00BC65F5" w:rsidP="00EF07A3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(дата)</w:t>
            </w: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EF07A3">
            <w:pPr>
              <w:pStyle w:val="a8"/>
            </w:pPr>
            <w:r>
              <w:t>Булава Сергей Анатольевич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65F5" w:rsidRPr="00BC65F5" w:rsidRDefault="00BC65F5" w:rsidP="00EF07A3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(дата)</w:t>
            </w: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EF07A3">
            <w:pPr>
              <w:pStyle w:val="a8"/>
            </w:pPr>
            <w:r>
              <w:t>Клюшина Наталия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65F5" w:rsidRPr="00BC65F5" w:rsidRDefault="00BC65F5" w:rsidP="00EF07A3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(дата)</w:t>
            </w: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EF07A3">
            <w:pPr>
              <w:pStyle w:val="a8"/>
            </w:pPr>
            <w:r>
              <w:t>Ковцун Лилианна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65F5" w:rsidRPr="00BC65F5" w:rsidRDefault="00BC65F5" w:rsidP="00EF07A3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(дата)</w:t>
            </w: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EF07A3">
            <w:pPr>
              <w:pStyle w:val="a8"/>
            </w:pPr>
            <w:r>
              <w:t>Меховых Наталья Олеговна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65F5" w:rsidRPr="00BC65F5" w:rsidRDefault="00BC65F5" w:rsidP="00EF07A3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(дата)</w:t>
            </w: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EF07A3">
            <w:pPr>
              <w:pStyle w:val="a8"/>
            </w:pPr>
            <w:r>
              <w:t>Андриенко Ирина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65F5" w:rsidRPr="00BC65F5" w:rsidRDefault="00BC65F5" w:rsidP="00EF07A3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(дата)</w:t>
            </w: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EF07A3">
            <w:pPr>
              <w:pStyle w:val="a8"/>
            </w:pPr>
            <w:r>
              <w:t>Дущенко Константин Константинович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65F5" w:rsidRPr="00BC65F5" w:rsidRDefault="00BC65F5" w:rsidP="00EF07A3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(дата)</w:t>
            </w: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EF07A3">
            <w:pPr>
              <w:pStyle w:val="a8"/>
            </w:pPr>
            <w:r>
              <w:t>Корнева Наджие Умеровна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65F5" w:rsidRPr="00BC65F5" w:rsidRDefault="00BC65F5" w:rsidP="00EF07A3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(дата)</w:t>
            </w: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EF07A3">
            <w:pPr>
              <w:pStyle w:val="a8"/>
            </w:pPr>
            <w:r>
              <w:t>Кузина Валентина Сергеевна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65F5" w:rsidRPr="00BC65F5" w:rsidRDefault="00BC65F5" w:rsidP="00EF07A3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(дата)</w:t>
            </w: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EF07A3">
            <w:pPr>
              <w:pStyle w:val="a8"/>
            </w:pPr>
            <w:r>
              <w:t>Летуновская Ирина Валерьевна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65F5" w:rsidRPr="00BC65F5" w:rsidRDefault="00BC65F5" w:rsidP="00EF07A3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(дата)</w:t>
            </w: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EF07A3">
            <w:pPr>
              <w:pStyle w:val="a8"/>
            </w:pPr>
            <w:r>
              <w:t>Рыбцова Ольга Сергеевна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65F5" w:rsidRPr="00BC65F5" w:rsidRDefault="00BC65F5" w:rsidP="00EF07A3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(дата)</w:t>
            </w: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EF07A3">
            <w:pPr>
              <w:pStyle w:val="a8"/>
            </w:pPr>
            <w:r>
              <w:t>Смирнов Роман Александрович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65F5" w:rsidRPr="00BC65F5" w:rsidRDefault="00BC65F5" w:rsidP="00EF07A3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(дата)</w:t>
            </w: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EF07A3">
            <w:pPr>
              <w:pStyle w:val="a8"/>
            </w:pPr>
            <w:r>
              <w:t>Бадмаева Лариса Валериевна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65F5" w:rsidRPr="00BC65F5" w:rsidRDefault="00BC65F5" w:rsidP="00EF07A3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(дата)</w:t>
            </w: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EF07A3">
            <w:pPr>
              <w:pStyle w:val="a8"/>
            </w:pPr>
            <w:r>
              <w:t>Михайлова Виктория Георгиевна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5F5" w:rsidRPr="00BC65F5" w:rsidRDefault="00BC65F5" w:rsidP="004E51DC">
            <w:pPr>
              <w:pStyle w:val="a8"/>
            </w:pPr>
          </w:p>
        </w:tc>
      </w:tr>
      <w:tr w:rsidR="00BC65F5" w:rsidRPr="00BC65F5" w:rsidTr="00BC65F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C65F5" w:rsidRPr="00BC65F5" w:rsidRDefault="00BC65F5" w:rsidP="00EF07A3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C65F5" w:rsidRPr="00BC65F5" w:rsidRDefault="00BC65F5" w:rsidP="004E51DC">
            <w:pPr>
              <w:pStyle w:val="a8"/>
              <w:rPr>
                <w:vertAlign w:val="superscript"/>
              </w:rPr>
            </w:pPr>
            <w:r w:rsidRPr="00BC65F5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BC65F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39А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671ADF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671ADF" w:rsidRPr="00671ADF">
            <w:rPr>
              <w:rStyle w:val="ad"/>
              <w:noProof/>
              <w:sz w:val="20"/>
            </w:rPr>
            <w:t>3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15;  39А, 40А (39А), 41А (39А), 42А (39А), 43А (39А), 44А (39А), 45А (39А), 46А (39А), 47А (39А), 48А (39А), 49А (39А), 50А (39А), 51А (39А), 52А (39А), 53А (39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едагоги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7244 "/>
    <w:docVar w:name="codeok " w:val="    "/>
    <w:docVar w:name="col18" w:val=" 0 "/>
    <w:docVar w:name="colanal" w:val="  Отсутствуют"/>
    <w:docVar w:name="colrab" w:val=" 1 "/>
    <w:docVar w:name="colrab_anal" w:val=" 15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39А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39А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4D85B4F3C26942038918DEC0D9F24480"/>
    <w:docVar w:name="rm_id" w:val="39"/>
    <w:docVar w:name="rm_name" w:val="                                          "/>
    <w:docVar w:name="rm_number" w:val=" 39А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408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E48C6"/>
    <w:rsid w:val="001F4D8D"/>
    <w:rsid w:val="00232C8F"/>
    <w:rsid w:val="00234932"/>
    <w:rsid w:val="00244615"/>
    <w:rsid w:val="00260260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13F55"/>
    <w:rsid w:val="00671ADF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A5029"/>
    <w:rsid w:val="00BC2F3C"/>
    <w:rsid w:val="00BC65F5"/>
    <w:rsid w:val="00C02721"/>
    <w:rsid w:val="00C03F4A"/>
    <w:rsid w:val="00C53BDE"/>
    <w:rsid w:val="00CE3307"/>
    <w:rsid w:val="00D0146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2022-04-18T07:24:00Z</dcterms:created>
  <dcterms:modified xsi:type="dcterms:W3CDTF">2022-04-18T08:39:00Z</dcterms:modified>
</cp:coreProperties>
</file>